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e1dabf6" w14:textId="e1dabf6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5F5DEC">
        <w:t>136</w:t>
      </w:r>
      <w:r w:rsidRPr="00F30D73">
        <w:t>/</w:t>
      </w:r>
      <w:r w:rsidR="00651E9B">
        <w:t>20</w:t>
      </w:r>
      <w:r w:rsidR="005075B7">
        <w:t>1</w:t>
      </w:r>
      <w:r w:rsidR="005F5DEC">
        <w:t>9</w:t>
      </w:r>
      <w:r w:rsidR="00B30EDC">
        <w:t>-</w:t>
      </w:r>
      <w:r w:rsidR="005F5DEC">
        <w:t>25</w:t>
      </w:r>
    </w:p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Pr="00C966E7" w:rsidR="005F5DEC">
        <w:t>BEST BOAT RENT KORNATI d.o.o.</w:t>
      </w:r>
      <w:r w:rsidR="005F5DEC">
        <w:t xml:space="preserve"> u stečaju</w:t>
      </w:r>
      <w:r w:rsidRPr="00C966E7" w:rsidR="005F5DEC">
        <w:t>, Murter, Put Čigrađe 7, OIB: 20619383399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</w:t>
      </w:r>
      <w:r w:rsidR="005F5DEC">
        <w:t>m</w:t>
      </w:r>
      <w:r w:rsidR="00CA1A21">
        <w:t xml:space="preserve"> upravitelj</w:t>
      </w:r>
      <w:r w:rsidR="005F5DEC">
        <w:t>u</w:t>
      </w:r>
      <w:r w:rsidR="00CA1A21">
        <w:t xml:space="preserve"> </w:t>
      </w:r>
      <w:r w:rsidR="005F5DEC">
        <w:t>Marku Bitangi</w:t>
      </w:r>
      <w:r w:rsidR="00CA1A21">
        <w:t>,</w:t>
      </w:r>
      <w:r w:rsidRPr="00F24E03">
        <w:t xml:space="preserve"> </w:t>
      </w:r>
      <w:r w:rsidR="002808A0">
        <w:t>27</w:t>
      </w:r>
      <w:r w:rsidR="00651E9B">
        <w:t xml:space="preserve">. </w:t>
      </w:r>
      <w:r w:rsidR="005F5DEC">
        <w:t>siječnja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885813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tabs>
          <w:tab w:val="left" w:pos="480"/>
        </w:tabs>
      </w:pPr>
      <w:r w:rsidRPr="00C54F05">
        <w:t xml:space="preserve">Početak u </w:t>
      </w:r>
      <w:r w:rsidR="00874FE4">
        <w:t>9</w:t>
      </w:r>
      <w:r w:rsidR="00651E9B">
        <w:t>,</w:t>
      </w:r>
      <w:r w:rsidR="002808A0">
        <w:t>40</w:t>
      </w:r>
      <w:r w:rsidRPr="00C54F05" w:rsidR="00A5237A">
        <w:t xml:space="preserve"> </w:t>
      </w:r>
      <w:r w:rsidRPr="00C54F05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5F5DEC">
      <w:pPr>
        <w:jc w:val="both"/>
      </w:pPr>
      <w:r>
        <w:t>Utvrđuje se da je nazočan Marko Bitanga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</w:p>
    <w:p w:rsidR="000118BC" w:rsidP="005075B7" w:rsidRDefault="003F3A0E">
      <w:pPr>
        <w:jc w:val="both"/>
      </w:pPr>
      <w:r>
        <w:t>RH po Igra</w:t>
      </w:r>
      <w:r w:rsidR="002808A0">
        <w:t>nki Šumeri, zamjenici u ŽDO-u Ši</w:t>
      </w:r>
      <w:r>
        <w:t>benik</w:t>
      </w:r>
    </w:p>
    <w:p w:rsidR="005075B7" w:rsidP="005075B7" w:rsidRDefault="005075B7">
      <w:pPr>
        <w:jc w:val="both"/>
      </w:pPr>
    </w:p>
    <w:p w:rsidR="00582DDD" w:rsidP="00537D25" w:rsidRDefault="00582DDD">
      <w:pPr>
        <w:jc w:val="both"/>
      </w:pPr>
      <w:r>
        <w:t xml:space="preserve">Ostali: </w:t>
      </w:r>
    </w:p>
    <w:p w:rsidRPr="00C54F05" w:rsidR="005A6ECE" w:rsidP="00537D25" w:rsidRDefault="005A6ECE">
      <w:pPr>
        <w:jc w:val="both"/>
      </w:pPr>
    </w:p>
    <w:p w:rsidRPr="00DD4C4B" w:rsidR="00DD4C4B" w:rsidP="00DD4C4B" w:rsidRDefault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DD4C4B">
      <w:pPr>
        <w:jc w:val="both"/>
        <w:rPr>
          <w:b/>
        </w:rPr>
      </w:pPr>
      <w:r w:rsidRPr="00DD4C4B">
        <w:t>Utvrđuje se da je oglas o zakazivanju ispitnog i izvještajnog ročišta objavl</w:t>
      </w:r>
      <w:r w:rsidR="000F7949">
        <w:t>je</w:t>
      </w:r>
      <w:r w:rsidR="00874FE4">
        <w:t xml:space="preserve">n je na e-oglasnoj ploči dana </w:t>
      </w:r>
      <w:r w:rsidR="005F5DEC">
        <w:t>5</w:t>
      </w:r>
      <w:r w:rsidRPr="00DD4C4B">
        <w:t xml:space="preserve">. </w:t>
      </w:r>
      <w:r w:rsidR="00874FE4">
        <w:t>studenog</w:t>
      </w:r>
      <w:r w:rsidR="005F5DEC">
        <w:t xml:space="preserve"> 2019</w:t>
      </w:r>
      <w:r w:rsidRPr="00DD4C4B">
        <w:t>.</w:t>
      </w:r>
      <w:r w:rsidRPr="00DD4C4B">
        <w:rPr>
          <w:b/>
        </w:rPr>
        <w:t xml:space="preserve">  </w:t>
      </w:r>
    </w:p>
    <w:p w:rsidRPr="00DD4C4B" w:rsidR="00DD4C4B" w:rsidP="00DD4C4B" w:rsidRDefault="00DD4C4B">
      <w:pPr>
        <w:jc w:val="both"/>
      </w:pPr>
    </w:p>
    <w:p w:rsidRPr="00DD4C4B" w:rsidR="00DD4C4B" w:rsidP="00DD4C4B" w:rsidRDefault="00874FE4">
      <w:pPr>
        <w:jc w:val="both"/>
      </w:pPr>
      <w:r>
        <w:t>Stečajna</w:t>
      </w:r>
      <w:r w:rsidRPr="00DD4C4B" w:rsidR="00DD4C4B">
        <w:t xml:space="preserve"> upravitelj</w:t>
      </w:r>
      <w:r>
        <w:t>ica</w:t>
      </w:r>
      <w:r w:rsidRPr="00DD4C4B" w:rsidR="00DD4C4B">
        <w:t xml:space="preserve"> predaje tablice i čita ih, te priznaje tražbine </w:t>
      </w:r>
      <w:r w:rsidR="007C4651">
        <w:t>drugog</w:t>
      </w:r>
      <w:r w:rsidRPr="00DD4C4B" w:rsidR="00DD4C4B">
        <w:t xml:space="preserve"> višeg isplatnog reda i to:</w:t>
      </w:r>
    </w:p>
    <w:p w:rsidR="00B50BB6" w:rsidP="00DD4C4B" w:rsidRDefault="00B50BB6">
      <w:pPr>
        <w:jc w:val="both"/>
      </w:pPr>
    </w:p>
    <w:p w:rsidR="00DD4C4B" w:rsidP="00DD4C4B" w:rsidRDefault="000B2022">
      <w:pPr>
        <w:jc w:val="both"/>
      </w:pPr>
      <w:r>
        <w:t>I. TABLICA</w:t>
      </w:r>
      <w:r w:rsidR="000118BC">
        <w:t xml:space="preserve"> PRIZNATIH</w:t>
      </w:r>
      <w:r>
        <w:t xml:space="preserve"> TRAŽBINA</w:t>
      </w:r>
      <w:r w:rsidR="008523A2">
        <w:t xml:space="preserve"> </w:t>
      </w:r>
      <w:r w:rsidR="000118BC">
        <w:t>I VIŠEG ISPLATNOG REDA</w:t>
      </w:r>
    </w:p>
    <w:p w:rsidR="00DD4C4B" w:rsidP="00DD4C4B" w:rsidRDefault="00DD4C4B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790"/>
        <w:gridCol w:w="1083"/>
        <w:gridCol w:w="1536"/>
        <w:gridCol w:w="1243"/>
        <w:gridCol w:w="1243"/>
        <w:gridCol w:w="1056"/>
      </w:tblGrid>
      <w:tr w:rsidR="002808A0" w:rsidTr="002808A0">
        <w:tc>
          <w:tcPr>
            <w:tcW w:w="790" w:type="dxa"/>
          </w:tcPr>
          <w:p w:rsidR="002808A0" w:rsidP="00DD4C4B" w:rsidRDefault="002808A0">
            <w:pPr>
              <w:jc w:val="both"/>
            </w:pPr>
            <w:r>
              <w:t>Redni br.</w:t>
            </w:r>
          </w:p>
        </w:tc>
        <w:tc>
          <w:tcPr>
            <w:tcW w:w="1083" w:type="dxa"/>
          </w:tcPr>
          <w:p w:rsidR="002808A0" w:rsidP="00DD4C4B" w:rsidRDefault="002808A0">
            <w:pPr>
              <w:jc w:val="both"/>
            </w:pPr>
            <w:r>
              <w:t>Ime i prezime/ tvrtka ili naziv</w:t>
            </w:r>
          </w:p>
        </w:tc>
        <w:tc>
          <w:tcPr>
            <w:tcW w:w="1536" w:type="dxa"/>
          </w:tcPr>
          <w:p w:rsidR="002808A0" w:rsidP="00DD4C4B" w:rsidRDefault="002808A0">
            <w:pPr>
              <w:jc w:val="both"/>
            </w:pPr>
            <w:r>
              <w:t>OIB vjerovnika</w:t>
            </w:r>
          </w:p>
        </w:tc>
        <w:tc>
          <w:tcPr>
            <w:tcW w:w="1243" w:type="dxa"/>
          </w:tcPr>
          <w:p w:rsidR="002808A0" w:rsidP="00DD4C4B" w:rsidRDefault="002808A0">
            <w:pPr>
              <w:jc w:val="both"/>
            </w:pPr>
            <w:r>
              <w:t>Adresa vjerovnika</w:t>
            </w:r>
          </w:p>
        </w:tc>
        <w:tc>
          <w:tcPr>
            <w:tcW w:w="1243" w:type="dxa"/>
          </w:tcPr>
          <w:p w:rsidR="002808A0" w:rsidP="00DD4C4B" w:rsidRDefault="002808A0">
            <w:pPr>
              <w:jc w:val="both"/>
            </w:pPr>
            <w:r>
              <w:t>Iznos prijavljene tražbine (kn)</w:t>
            </w:r>
          </w:p>
        </w:tc>
        <w:tc>
          <w:tcPr>
            <w:tcW w:w="1056" w:type="dxa"/>
          </w:tcPr>
          <w:p w:rsidR="002808A0" w:rsidP="00DD4C4B" w:rsidRDefault="002808A0">
            <w:pPr>
              <w:jc w:val="both"/>
            </w:pPr>
            <w:r>
              <w:t>Iznos priznate tražbine (kn)</w:t>
            </w:r>
          </w:p>
        </w:tc>
      </w:tr>
      <w:tr w:rsidR="002808A0" w:rsidTr="002808A0">
        <w:tc>
          <w:tcPr>
            <w:tcW w:w="790" w:type="dxa"/>
          </w:tcPr>
          <w:p w:rsidR="002808A0" w:rsidP="00DD4C4B" w:rsidRDefault="002808A0">
            <w:pPr>
              <w:jc w:val="both"/>
            </w:pPr>
            <w:r>
              <w:t>1.</w:t>
            </w:r>
          </w:p>
        </w:tc>
        <w:tc>
          <w:tcPr>
            <w:tcW w:w="1083" w:type="dxa"/>
          </w:tcPr>
          <w:p w:rsidR="002808A0" w:rsidP="00DD4C4B" w:rsidRDefault="002808A0">
            <w:pPr>
              <w:jc w:val="both"/>
            </w:pPr>
            <w:r>
              <w:t>RH, Min. fin. Por. uprava, Područni ured Šibenik</w:t>
            </w:r>
          </w:p>
        </w:tc>
        <w:tc>
          <w:tcPr>
            <w:tcW w:w="1536" w:type="dxa"/>
          </w:tcPr>
          <w:p w:rsidR="002808A0" w:rsidP="00DD4C4B" w:rsidRDefault="002808A0">
            <w:pPr>
              <w:jc w:val="both"/>
            </w:pPr>
            <w:r>
              <w:t>20619383399</w:t>
            </w:r>
          </w:p>
        </w:tc>
        <w:tc>
          <w:tcPr>
            <w:tcW w:w="1243" w:type="dxa"/>
          </w:tcPr>
          <w:p w:rsidR="002808A0" w:rsidP="00DD4C4B" w:rsidRDefault="002808A0">
            <w:pPr>
              <w:jc w:val="both"/>
            </w:pPr>
            <w:r>
              <w:t>Obala hrvatske mornarice 3, Šibenik</w:t>
            </w:r>
          </w:p>
        </w:tc>
        <w:tc>
          <w:tcPr>
            <w:tcW w:w="1243" w:type="dxa"/>
          </w:tcPr>
          <w:p w:rsidR="002808A0" w:rsidP="00DD4C4B" w:rsidRDefault="002808A0">
            <w:pPr>
              <w:jc w:val="both"/>
            </w:pPr>
            <w:r>
              <w:t>8.390,87</w:t>
            </w:r>
          </w:p>
        </w:tc>
        <w:tc>
          <w:tcPr>
            <w:tcW w:w="1056" w:type="dxa"/>
          </w:tcPr>
          <w:p w:rsidR="002808A0" w:rsidP="00DD4C4B" w:rsidRDefault="002808A0">
            <w:pPr>
              <w:jc w:val="both"/>
            </w:pPr>
            <w:r>
              <w:t>8.390,87</w:t>
            </w:r>
          </w:p>
        </w:tc>
      </w:tr>
    </w:tbl>
    <w:p w:rsidR="00BA5987" w:rsidP="00DD4C4B" w:rsidRDefault="00BA5987">
      <w:pPr>
        <w:jc w:val="both"/>
      </w:pPr>
    </w:p>
    <w:p w:rsidR="008523A2" w:rsidP="00DD4C4B" w:rsidRDefault="008523A2">
      <w:pPr>
        <w:jc w:val="both"/>
      </w:pPr>
    </w:p>
    <w:p w:rsidR="00885813" w:rsidP="00DD4C4B" w:rsidRDefault="008523A2">
      <w:pPr>
        <w:jc w:val="both"/>
      </w:pPr>
      <w:r>
        <w:t>II. TABLICA PRIZNATIH TRAŽBINA II VIŠEG ISPLATNOG REDA</w:t>
      </w:r>
    </w:p>
    <w:p w:rsidR="005F5DEC" w:rsidP="00DD4C4B" w:rsidRDefault="005F5DEC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790"/>
        <w:gridCol w:w="1323"/>
        <w:gridCol w:w="1536"/>
        <w:gridCol w:w="1243"/>
        <w:gridCol w:w="1296"/>
        <w:gridCol w:w="1356"/>
      </w:tblGrid>
      <w:tr w:rsidR="002808A0" w:rsidTr="002808A0">
        <w:tc>
          <w:tcPr>
            <w:tcW w:w="790" w:type="dxa"/>
          </w:tcPr>
          <w:p w:rsidR="002808A0" w:rsidP="00F853D6" w:rsidRDefault="002808A0">
            <w:pPr>
              <w:jc w:val="both"/>
            </w:pPr>
            <w:r>
              <w:t>Redni br.</w:t>
            </w:r>
          </w:p>
        </w:tc>
        <w:tc>
          <w:tcPr>
            <w:tcW w:w="1323" w:type="dxa"/>
          </w:tcPr>
          <w:p w:rsidR="002808A0" w:rsidP="00F853D6" w:rsidRDefault="002808A0">
            <w:pPr>
              <w:jc w:val="both"/>
            </w:pPr>
            <w:r>
              <w:t>Ime i prezime/ tvrtka ili naziv</w:t>
            </w:r>
          </w:p>
        </w:tc>
        <w:tc>
          <w:tcPr>
            <w:tcW w:w="1536" w:type="dxa"/>
          </w:tcPr>
          <w:p w:rsidR="002808A0" w:rsidP="00F853D6" w:rsidRDefault="002808A0">
            <w:pPr>
              <w:jc w:val="both"/>
            </w:pPr>
            <w:r>
              <w:t>OIB vjerovnika</w:t>
            </w:r>
          </w:p>
        </w:tc>
        <w:tc>
          <w:tcPr>
            <w:tcW w:w="1243" w:type="dxa"/>
          </w:tcPr>
          <w:p w:rsidR="002808A0" w:rsidP="00F853D6" w:rsidRDefault="002808A0">
            <w:pPr>
              <w:jc w:val="both"/>
            </w:pPr>
            <w:r>
              <w:t>Adresa vjerovnika</w:t>
            </w:r>
          </w:p>
        </w:tc>
        <w:tc>
          <w:tcPr>
            <w:tcW w:w="1296" w:type="dxa"/>
          </w:tcPr>
          <w:p w:rsidR="002808A0" w:rsidP="00F853D6" w:rsidRDefault="002808A0">
            <w:pPr>
              <w:jc w:val="both"/>
            </w:pPr>
            <w:r>
              <w:t>Iznos prijavljene tražbine (kn)</w:t>
            </w:r>
          </w:p>
        </w:tc>
        <w:tc>
          <w:tcPr>
            <w:tcW w:w="1356" w:type="dxa"/>
          </w:tcPr>
          <w:p w:rsidR="002808A0" w:rsidP="00F853D6" w:rsidRDefault="002808A0">
            <w:pPr>
              <w:jc w:val="both"/>
            </w:pPr>
            <w:r>
              <w:t>Iznos priznate tražbine (kn)</w:t>
            </w:r>
          </w:p>
        </w:tc>
      </w:tr>
      <w:tr w:rsidR="002808A0" w:rsidTr="002808A0">
        <w:tc>
          <w:tcPr>
            <w:tcW w:w="790" w:type="dxa"/>
          </w:tcPr>
          <w:p w:rsidR="002808A0" w:rsidP="00DD4C4B" w:rsidRDefault="002808A0">
            <w:pPr>
              <w:jc w:val="both"/>
            </w:pPr>
            <w:r>
              <w:lastRenderedPageBreak/>
              <w:t>2.</w:t>
            </w:r>
          </w:p>
        </w:tc>
        <w:tc>
          <w:tcPr>
            <w:tcW w:w="1323" w:type="dxa"/>
          </w:tcPr>
          <w:p w:rsidR="002808A0" w:rsidP="00F853D6" w:rsidRDefault="002808A0">
            <w:pPr>
              <w:jc w:val="both"/>
            </w:pPr>
            <w:r>
              <w:t>RH, Min. fin. Por. uprava, Područni ured Šibenik</w:t>
            </w:r>
          </w:p>
        </w:tc>
        <w:tc>
          <w:tcPr>
            <w:tcW w:w="1536" w:type="dxa"/>
          </w:tcPr>
          <w:p w:rsidR="002808A0" w:rsidP="00F853D6" w:rsidRDefault="002808A0">
            <w:pPr>
              <w:jc w:val="both"/>
            </w:pPr>
            <w:r>
              <w:t>20619383399</w:t>
            </w:r>
          </w:p>
        </w:tc>
        <w:tc>
          <w:tcPr>
            <w:tcW w:w="1243" w:type="dxa"/>
          </w:tcPr>
          <w:p w:rsidR="002808A0" w:rsidP="00F853D6" w:rsidRDefault="002808A0">
            <w:pPr>
              <w:jc w:val="both"/>
            </w:pPr>
            <w:r>
              <w:t>Obala hrvatske mornarice 3, Šibenik</w:t>
            </w:r>
          </w:p>
        </w:tc>
        <w:tc>
          <w:tcPr>
            <w:tcW w:w="1296" w:type="dxa"/>
          </w:tcPr>
          <w:p w:rsidR="002808A0" w:rsidP="00DD4C4B" w:rsidRDefault="002808A0">
            <w:pPr>
              <w:jc w:val="both"/>
            </w:pPr>
            <w:r>
              <w:t>145.479,31</w:t>
            </w:r>
          </w:p>
        </w:tc>
        <w:tc>
          <w:tcPr>
            <w:tcW w:w="1356" w:type="dxa"/>
          </w:tcPr>
          <w:p w:rsidR="002808A0" w:rsidP="00DD4C4B" w:rsidRDefault="002808A0">
            <w:pPr>
              <w:jc w:val="both"/>
            </w:pPr>
            <w:r>
              <w:t>145.479.,31</w:t>
            </w:r>
          </w:p>
        </w:tc>
      </w:tr>
      <w:tr w:rsidR="002808A0" w:rsidTr="002808A0">
        <w:tc>
          <w:tcPr>
            <w:tcW w:w="790" w:type="dxa"/>
          </w:tcPr>
          <w:p w:rsidR="002808A0" w:rsidP="00DD4C4B" w:rsidRDefault="002808A0">
            <w:pPr>
              <w:jc w:val="both"/>
            </w:pPr>
            <w:r>
              <w:t>3.</w:t>
            </w:r>
          </w:p>
        </w:tc>
        <w:tc>
          <w:tcPr>
            <w:tcW w:w="1323" w:type="dxa"/>
          </w:tcPr>
          <w:p w:rsidR="002808A0" w:rsidP="00DD4C4B" w:rsidRDefault="002808A0">
            <w:pPr>
              <w:jc w:val="both"/>
            </w:pPr>
            <w:r>
              <w:t>Zagrebački holding d.o.o.</w:t>
            </w:r>
          </w:p>
        </w:tc>
        <w:tc>
          <w:tcPr>
            <w:tcW w:w="1536" w:type="dxa"/>
          </w:tcPr>
          <w:p w:rsidR="002808A0" w:rsidP="00DD4C4B" w:rsidRDefault="002808A0">
            <w:pPr>
              <w:jc w:val="both"/>
            </w:pPr>
            <w:r>
              <w:t>85584865987</w:t>
            </w:r>
          </w:p>
        </w:tc>
        <w:tc>
          <w:tcPr>
            <w:tcW w:w="1243" w:type="dxa"/>
          </w:tcPr>
          <w:p w:rsidR="002808A0" w:rsidP="00DD4C4B" w:rsidRDefault="002808A0">
            <w:pPr>
              <w:jc w:val="both"/>
            </w:pPr>
            <w:r>
              <w:t>Ulica grada Vukovara 41, Zagreb</w:t>
            </w:r>
          </w:p>
        </w:tc>
        <w:tc>
          <w:tcPr>
            <w:tcW w:w="1296" w:type="dxa"/>
          </w:tcPr>
          <w:p w:rsidR="002808A0" w:rsidP="00DD4C4B" w:rsidRDefault="002808A0">
            <w:pPr>
              <w:jc w:val="both"/>
            </w:pPr>
            <w:r>
              <w:t>806,97</w:t>
            </w:r>
          </w:p>
        </w:tc>
        <w:tc>
          <w:tcPr>
            <w:tcW w:w="1356" w:type="dxa"/>
          </w:tcPr>
          <w:p w:rsidR="002808A0" w:rsidP="00DD4C4B" w:rsidRDefault="002808A0">
            <w:pPr>
              <w:jc w:val="both"/>
            </w:pPr>
            <w:r>
              <w:t>806,97</w:t>
            </w:r>
          </w:p>
        </w:tc>
      </w:tr>
      <w:tr w:rsidR="002808A0" w:rsidTr="002808A0">
        <w:tc>
          <w:tcPr>
            <w:tcW w:w="790" w:type="dxa"/>
          </w:tcPr>
          <w:p w:rsidR="002808A0" w:rsidP="00DD4C4B" w:rsidRDefault="002808A0">
            <w:pPr>
              <w:jc w:val="both"/>
            </w:pPr>
            <w:r>
              <w:t>4.</w:t>
            </w:r>
          </w:p>
        </w:tc>
        <w:tc>
          <w:tcPr>
            <w:tcW w:w="1323" w:type="dxa"/>
          </w:tcPr>
          <w:p w:rsidR="002808A0" w:rsidP="00DD4C4B" w:rsidRDefault="002808A0">
            <w:pPr>
              <w:jc w:val="both"/>
            </w:pPr>
            <w:r>
              <w:t>Financijska agencija</w:t>
            </w:r>
          </w:p>
        </w:tc>
        <w:tc>
          <w:tcPr>
            <w:tcW w:w="1536" w:type="dxa"/>
          </w:tcPr>
          <w:p w:rsidR="002808A0" w:rsidP="00DD4C4B" w:rsidRDefault="002808A0">
            <w:pPr>
              <w:jc w:val="both"/>
            </w:pPr>
            <w:r>
              <w:t>85821130368</w:t>
            </w:r>
          </w:p>
        </w:tc>
        <w:tc>
          <w:tcPr>
            <w:tcW w:w="1243" w:type="dxa"/>
          </w:tcPr>
          <w:p w:rsidR="002808A0" w:rsidP="00DD4C4B" w:rsidRDefault="002808A0">
            <w:pPr>
              <w:jc w:val="both"/>
            </w:pPr>
            <w:r>
              <w:t>Ulica grada Vukovara 70, Zagreb</w:t>
            </w:r>
          </w:p>
        </w:tc>
        <w:tc>
          <w:tcPr>
            <w:tcW w:w="1296" w:type="dxa"/>
          </w:tcPr>
          <w:p w:rsidR="002808A0" w:rsidP="00DD4C4B" w:rsidRDefault="002808A0">
            <w:pPr>
              <w:jc w:val="both"/>
            </w:pPr>
            <w:r>
              <w:t>4.535,00</w:t>
            </w:r>
          </w:p>
        </w:tc>
        <w:tc>
          <w:tcPr>
            <w:tcW w:w="1356" w:type="dxa"/>
          </w:tcPr>
          <w:p w:rsidR="002808A0" w:rsidP="00DD4C4B" w:rsidRDefault="002808A0">
            <w:pPr>
              <w:jc w:val="both"/>
            </w:pPr>
            <w:r>
              <w:t>4.535,00</w:t>
            </w:r>
          </w:p>
        </w:tc>
      </w:tr>
    </w:tbl>
    <w:p w:rsidR="00BA5987" w:rsidP="00DD4C4B" w:rsidRDefault="00BA5987">
      <w:pPr>
        <w:jc w:val="both"/>
      </w:pPr>
    </w:p>
    <w:p w:rsidR="00BA5987" w:rsidP="00DD4C4B" w:rsidRDefault="00BA5987">
      <w:pPr>
        <w:jc w:val="both"/>
      </w:pPr>
    </w:p>
    <w:p w:rsidR="00723315" w:rsidP="00DD4C4B" w:rsidRDefault="00723315">
      <w:pPr>
        <w:jc w:val="both"/>
      </w:pPr>
      <w:r>
        <w:t>Nitko od nazočnih vjerovnika ne osporava tražbine koje je stečajni upravitelj priznao, pa se iste smatraju utvrđenima.</w:t>
      </w:r>
    </w:p>
    <w:p w:rsidR="005075B7" w:rsidP="00DD4C4B" w:rsidRDefault="005075B7">
      <w:pPr>
        <w:jc w:val="both"/>
      </w:pPr>
    </w:p>
    <w:p w:rsidR="00C04362" w:rsidP="00DD4C4B" w:rsidRDefault="00C04362">
      <w:pPr>
        <w:jc w:val="both"/>
      </w:pPr>
      <w:r>
        <w:t>Stečajni upravitelj navodi da nisu pristigle obavijesti o razlučnim i izlučnim pravima</w:t>
      </w:r>
    </w:p>
    <w:p w:rsidR="00C04362" w:rsidP="00DD4C4B" w:rsidRDefault="00C04362">
      <w:pPr>
        <w:jc w:val="both"/>
      </w:pPr>
    </w:p>
    <w:p w:rsidR="00DD4C4B" w:rsidP="00DD4C4B" w:rsidRDefault="002005B8">
      <w:pPr>
        <w:jc w:val="both"/>
      </w:pPr>
      <w:r>
        <w:t>Sud donosi</w:t>
      </w:r>
    </w:p>
    <w:p w:rsidRPr="00DD4C4B" w:rsidR="002005B8" w:rsidP="00DD4C4B" w:rsidRDefault="002005B8">
      <w:pPr>
        <w:jc w:val="both"/>
      </w:pPr>
    </w:p>
    <w:p w:rsidRPr="00DD4C4B" w:rsidR="00DD4C4B" w:rsidP="002005B8" w:rsidRDefault="00DD4C4B">
      <w:pPr>
        <w:jc w:val="center"/>
      </w:pPr>
      <w:r w:rsidRPr="00DD4C4B">
        <w:t>r j e š e n j e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808A0">
      <w:pPr>
        <w:jc w:val="both"/>
      </w:pPr>
      <w:r>
        <w:t>Dovršeno u 9</w:t>
      </w:r>
      <w:r w:rsidRPr="002005B8" w:rsidR="002005B8">
        <w:t>,</w:t>
      </w:r>
      <w:r>
        <w:t>45</w:t>
      </w:r>
      <w:r w:rsidRPr="002005B8" w:rsidR="002005B8">
        <w:t xml:space="preserve"> sati.</w:t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2005B8" w:rsidR="002005B8" w:rsidP="002005B8" w:rsidRDefault="002005B8">
      <w:pPr>
        <w:jc w:val="both"/>
      </w:pPr>
    </w:p>
    <w:p w:rsidRPr="00C54F05" w:rsidR="009E003C" w:rsidP="002005B8" w:rsidRDefault="002005B8">
      <w:pPr>
        <w:jc w:val="both"/>
      </w:pPr>
      <w:r w:rsidRPr="002005B8">
        <w:t>VJEROVNICI</w:t>
      </w:r>
    </w:p>
    <w:sectPr w:rsidRPr="00C54F05" w:rsidR="009E003C" w:rsidSect="002005B8">
      <w:headerReference w:type="default" r:id="rId10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5CEB" w:rsidP="000F0D50" w:rsidRDefault="00DE5CEB">
      <w:r>
        <w:separator/>
      </w:r>
    </w:p>
  </w:endnote>
  <w:endnote w:type="continuationSeparator" w:id="0">
    <w:p w:rsidR="00DE5CEB" w:rsidP="000F0D50" w:rsidRDefault="00DE5CE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5CEB" w:rsidP="000F0D50" w:rsidRDefault="00DE5CEB">
      <w:r>
        <w:separator/>
      </w:r>
    </w:p>
  </w:footnote>
  <w:footnote w:type="continuationSeparator" w:id="0">
    <w:p w:rsidR="00DE5CEB" w:rsidP="000F0D50" w:rsidRDefault="00DE5CE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DE5CEB" w:rsidP="00805CD1" w:rsidRDefault="00DE5CEB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090849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5F5DEC">
      <w:t>136</w:t>
    </w:r>
    <w:r w:rsidRPr="00F30D73">
      <w:t>/</w:t>
    </w:r>
    <w:r w:rsidR="005F5DEC">
      <w:t>19</w:t>
    </w:r>
    <w:r w:rsidR="00885813">
      <w:t>-</w:t>
    </w:r>
    <w:r w:rsidR="005F5DEC">
      <w:t>25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18BC"/>
    <w:rsid w:val="00016368"/>
    <w:rsid w:val="000232CD"/>
    <w:rsid w:val="00027490"/>
    <w:rsid w:val="00037626"/>
    <w:rsid w:val="00047F1C"/>
    <w:rsid w:val="00054CFC"/>
    <w:rsid w:val="00065FFF"/>
    <w:rsid w:val="000671C7"/>
    <w:rsid w:val="0007213B"/>
    <w:rsid w:val="000727EA"/>
    <w:rsid w:val="00081A58"/>
    <w:rsid w:val="00082071"/>
    <w:rsid w:val="00090849"/>
    <w:rsid w:val="000A752E"/>
    <w:rsid w:val="000B2022"/>
    <w:rsid w:val="000C6530"/>
    <w:rsid w:val="000D2695"/>
    <w:rsid w:val="000F0D50"/>
    <w:rsid w:val="000F2F59"/>
    <w:rsid w:val="000F5A2C"/>
    <w:rsid w:val="000F7949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B3DD9"/>
    <w:rsid w:val="001E71A6"/>
    <w:rsid w:val="002005B8"/>
    <w:rsid w:val="00220CA9"/>
    <w:rsid w:val="002316EC"/>
    <w:rsid w:val="00251190"/>
    <w:rsid w:val="002632FB"/>
    <w:rsid w:val="002808A0"/>
    <w:rsid w:val="00293FE2"/>
    <w:rsid w:val="002C57E1"/>
    <w:rsid w:val="002F2B7F"/>
    <w:rsid w:val="00314050"/>
    <w:rsid w:val="003853F9"/>
    <w:rsid w:val="003B3D8E"/>
    <w:rsid w:val="003E22D0"/>
    <w:rsid w:val="003F2267"/>
    <w:rsid w:val="003F3A0E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075B7"/>
    <w:rsid w:val="00524D93"/>
    <w:rsid w:val="005377A0"/>
    <w:rsid w:val="00537D25"/>
    <w:rsid w:val="00540349"/>
    <w:rsid w:val="005677A9"/>
    <w:rsid w:val="00582DDD"/>
    <w:rsid w:val="005954D0"/>
    <w:rsid w:val="005A6ECE"/>
    <w:rsid w:val="005B6150"/>
    <w:rsid w:val="005D268C"/>
    <w:rsid w:val="005E0FD0"/>
    <w:rsid w:val="005F0790"/>
    <w:rsid w:val="005F5DEC"/>
    <w:rsid w:val="00601ACD"/>
    <w:rsid w:val="00603FF6"/>
    <w:rsid w:val="00625BCD"/>
    <w:rsid w:val="00636F12"/>
    <w:rsid w:val="00651E9B"/>
    <w:rsid w:val="0065448E"/>
    <w:rsid w:val="00654E0B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65AD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34DE3"/>
    <w:rsid w:val="008439AB"/>
    <w:rsid w:val="008523A2"/>
    <w:rsid w:val="00874FE4"/>
    <w:rsid w:val="00885813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A6595"/>
    <w:rsid w:val="009B3DF2"/>
    <w:rsid w:val="009C0428"/>
    <w:rsid w:val="009D40AC"/>
    <w:rsid w:val="009D50BE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8608D"/>
    <w:rsid w:val="00A900A2"/>
    <w:rsid w:val="00A97876"/>
    <w:rsid w:val="00AB454C"/>
    <w:rsid w:val="00AD41F1"/>
    <w:rsid w:val="00AD63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987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3126"/>
    <w:rsid w:val="00D4210E"/>
    <w:rsid w:val="00D42D80"/>
    <w:rsid w:val="00D43251"/>
    <w:rsid w:val="00D64038"/>
    <w:rsid w:val="00D722BB"/>
    <w:rsid w:val="00D860DF"/>
    <w:rsid w:val="00DC6E0D"/>
    <w:rsid w:val="00DD4C4B"/>
    <w:rsid w:val="00DD5D45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B1142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3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0908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084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084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084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084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3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0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08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546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403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006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672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03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405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375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4836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9072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725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719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2020.</izvorni_sadrzaj>
    <derivirana_varijabla naziv="DomainObject.StvarniPocetakDatum_1">27. siječnja 2020.</derivirana_varijabla>
  </DomainObject.StvarniPocetakDatum>
  <DomainObject.StvarniZavrsetakDatum>
    <izvorni_sadrzaj>27. siječnja 2020.</izvorni_sadrzaj>
    <derivirana_varijabla naziv="DomainObject.StvarniZavrsetakDatum_1">27. siječnja 2020.</derivirana_varijabla>
  </DomainObject.StvarniZavrsetakDatum>
  <DomainObject.PlaniraniZavrsetakDatum>
    <izvorni_sadrzaj>27. siječnja 2020.</izvorni_sadrzaj>
    <derivirana_varijabla naziv="DomainObject.PlaniraniZavrsetakDatum_1">27. siječnja 2020.</derivirana_varijabla>
  </DomainObject.PlaniraniZavrsetakDatum>
  <DomainObject.PlaniraniPocetakDatum>
    <izvorni_sadrzaj>27. siječnja 2020.</izvorni_sadrzaj>
    <derivirana_varijabla naziv="DomainObject.PlaniraniPocetakDatum_1">27. siječnja 2020.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2020.</izvorni_sadrzaj>
    <derivirana_varijabla naziv="DomainObject.Zapisnik.DatumKreiranja_1">28.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St-136/2019-27</izvorni_sadrzaj>
    <derivirana_varijabla naziv="DomainObject.Zapisnik.Oznaka_1">St-136/2019-27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BOAT RENT KORNATI d.o.o. za turizam, turistička agencija</izvorni_sadrzaj>
    <derivirana_varijabla naziv="DomainObject.Predmet.ProtustrankaFormated_1">  BEST BOAT RENT KORNATI d.o.o. za turizam, turistička agencija</derivirana_varijabla>
  </DomainObject.Predmet.ProtustrankaFormated>
  <DomainObject.Predmet.ProtustrankaFormatedOIB>
    <izvorni_sadrzaj>  BEST BOAT RENT KORNATI d.o.o. za turizam, turistička agencija, OIB 20619383399</izvorni_sadrzaj>
    <derivirana_varijabla naziv="DomainObject.Predmet.ProtustrankaFormatedOIB_1">  BEST BOAT RENT KORNATI d.o.o. za turizam, turistička agencija, OIB 20619383399</derivirana_varijabla>
  </DomainObject.Predmet.ProtustrankaFormatedOIB>
  <DomainObject.Predmet.ProtustrankaFormatedWithAdress>
    <izvorni_sadrzaj> BEST BOAT RENT KORNATI d.o.o. za turizam, turistička agencija, Put Čigrađe 7, 22243 Murter</izvorni_sadrzaj>
    <derivirana_varijabla naziv="DomainObject.Predmet.ProtustrankaFormatedWithAdress_1"> BEST BOAT RENT KORNATI d.o.o. za turizam, turistička agencija, Put Čigrađe 7, 22243 Murter</derivirana_varijabla>
  </DomainObject.Predmet.ProtustrankaFormatedWithAdress>
  <DomainObject.Predmet.ProtustrankaFormatedWithAdressOIB>
    <izvorni_sadrzaj> BEST BOAT RENT KORNATI d.o.o. za turizam, turistička agencija, OIB 20619383399, Put Čigrađe 7, 22243 Murter</izvorni_sadrzaj>
    <derivirana_varijabla naziv="DomainObject.Predmet.ProtustrankaFormatedWithAdressOIB_1"> BEST BOAT RENT KORNATI d.o.o. za turizam, turistička agencija, OIB 20619383399, Put Čigrađe 7, 22243 Murter</derivirana_varijabla>
  </DomainObject.Predmet.ProtustrankaFormatedWithAdressOIB>
  <DomainObject.Predmet.ProtustrankaWithAdress>
    <izvorni_sadrzaj>BEST BOAT RENT KORNATI d.o.o. za turizam, turistička agencija Put Čigrađe 7, 22243 Murter</izvorni_sadrzaj>
    <derivirana_varijabla naziv="DomainObject.Predmet.ProtustrankaWithAdress_1">BEST BOAT RENT KORNATI d.o.o. za turizam, turistička agencija Put Čigrađe 7, 22243 Murter</derivirana_varijabla>
  </DomainObject.Predmet.ProtustrankaWithAdress>
  <DomainObject.Predmet.ProtustrankaWithAdressOIB>
    <izvorni_sadrzaj>BEST BOAT RENT KORNATI d.o.o. za turizam, turistička agencija, OIB 20619383399, Put Čigrađe 7, 22243 Murter</izvorni_sadrzaj>
    <derivirana_varijabla naziv="DomainObject.Predmet.ProtustrankaWithAdressOIB_1">BEST BOAT RENT KORNATI d.o.o. za turizam, turistička agencija, OIB 20619383399, Put Čigrađe 7, 22243 Murter</derivirana_varijabla>
  </DomainObject.Predmet.ProtustrankaWithAdressOIB>
  <DomainObject.Predmet.ProtustrankaNazivFormated>
    <izvorni_sadrzaj>BEST BOAT RENT KORNATI d.o.o. za turizam, turistička agencija</izvorni_sadrzaj>
    <derivirana_varijabla naziv="DomainObject.Predmet.ProtustrankaNazivFormated_1">BEST BOAT RENT KORNATI d.o.o. za turizam, turistička agencija</derivirana_varijabla>
  </DomainObject.Predmet.ProtustrankaNazivFormated>
  <DomainObject.Predmet.ProtustrankaNazivFormatedOIB>
    <izvorni_sadrzaj>BEST BOAT RENT KORNATI d.o.o. za turizam, turistička agencija, OIB 20619383399</izvorni_sadrzaj>
    <derivirana_varijabla naziv="DomainObject.Predmet.ProtustrankaNazivFormatedOIB_1">BEST BOAT RENT KORNATI d.o.o. za turizam, turistička agencija, OIB 20619383399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BEST BOAT RENT KORNATI d.o.o. za turizam, turistička agencija</item>
    </izvorni_sadrzaj>
    <derivirana_varijabla naziv="DomainObject.Predmet.ProtuStrankaListFormated_1">
      <item>BEST BOAT RENT KORNATI d.o.o. za turizam, turistička agencija</item>
    </derivirana_varijabla>
  </DomainObject.Predmet.ProtuStrankaListFormated>
  <DomainObject.Predmet.ProtuStrankaListFormatedOIB>
    <izvorni_sadrzaj>
      <item>BEST BOAT RENT KORNATI d.o.o. za turizam, turistička agencija, OIB 20619383399</item>
    </izvorni_sadrzaj>
    <derivirana_varijabla naziv="DomainObject.Predmet.ProtuStrankaListFormatedOIB_1">
      <item>BEST BOAT RENT KORNATI d.o.o. za turizam, turistička agencija, OIB 20619383399</item>
    </derivirana_varijabla>
  </DomainObject.Predmet.ProtuStrankaListFormatedOIB>
  <DomainObject.Predmet.ProtuStrankaListFormatedWithAdress>
    <izvorni_sadrzaj>
      <item>BEST BOAT RENT KORNATI d.o.o. za turizam, turistička agencija, Put Čigrađe 7, 22243 Murter</item>
    </izvorni_sadrzaj>
    <derivirana_varijabla naziv="DomainObject.Predmet.ProtuStrankaListFormatedWithAdress_1">
      <item>BEST BOAT RENT KORNATI d.o.o. za turizam, turistička agencija, Put Čigrađe 7, 22243 Murter</item>
    </derivirana_varijabla>
  </DomainObject.Predmet.ProtuStrankaListFormatedWithAdress>
  <DomainObject.Predmet.ProtuStrankaListFormatedWithAdressOIB>
    <izvorni_sadrzaj>
      <item>BEST BOAT RENT KORNATI d.o.o. za turizam, turistička agencija, OIB 20619383399, Put Čigrađe 7, 22243 Murter</item>
    </izvorni_sadrzaj>
    <derivirana_varijabla naziv="DomainObject.Predmet.ProtuStrankaListFormatedWithAdressOIB_1">
      <item>BEST BOAT RENT KORNATI d.o.o. za turizam, turistička agencija, OIB 20619383399, Put Čigrađe 7, 22243 Murter</item>
    </derivirana_varijabla>
  </DomainObject.Predmet.ProtuStrankaListFormatedWithAdressOIB>
  <DomainObject.Predmet.ProtuStrankaListNazivFormated>
    <izvorni_sadrzaj>
      <item>BEST BOAT RENT KORNATI d.o.o. za turizam, turistička agencija</item>
    </izvorni_sadrzaj>
    <derivirana_varijabla naziv="DomainObject.Predmet.ProtuStrankaListNazivFormated_1">
      <item>BEST BOAT RENT KORNATI d.o.o. za turizam, turistička agencija</item>
    </derivirana_varijabla>
  </DomainObject.Predmet.ProtuStrankaListNazivFormated>
  <DomainObject.Predmet.ProtuStrankaListNazivFormatedOIB>
    <izvorni_sadrzaj>
      <item>BEST BOAT RENT KORNATI d.o.o. za turizam, turistička agencija, OIB 20619383399</item>
    </izvorni_sadrzaj>
    <derivirana_varijabla naziv="DomainObject.Predmet.ProtuStrankaListNazivFormatedOIB_1">
      <item>BEST BOAT RENT KORNATI d.o.o. za turizam, turistička agencija, OIB 20619383399</item>
    </derivirana_varijabla>
  </DomainObject.Predmet.ProtuStrankaListNazivFormatedOIB>
  <DomainObject.Predmet.OstaliListFormated>
    <izvorni_sadrzaj>
      <item>Snježana Stromeyer</item>
    </izvorni_sadrzaj>
    <derivirana_varijabla naziv="DomainObject.Predmet.OstaliListFormated_1">
      <item>Snježana Stromeyer</item>
    </derivirana_varijabla>
  </DomainObject.Predmet.OstaliListFormated>
  <DomainObject.Predmet.OstaliListFormatedOIB>
    <izvorni_sadrzaj>
      <item>Snježana Stromeyer, OIB 03405135609</item>
    </izvorni_sadrzaj>
    <derivirana_varijabla naziv="DomainObject.Predmet.OstaliListFormatedOIB_1">
      <item>Snježana Stromeyer, OIB 03405135609</item>
    </derivirana_varijabla>
  </DomainObject.Predmet.OstaliListFormatedOIB>
  <DomainObject.Predmet.OstaliListFormatedWithAdress>
    <izvorni_sadrzaj>
      <item>Snježana Stromeyer, Ulica Vladimira Varićaka 22, 10000 Zagreb</item>
    </izvorni_sadrzaj>
    <derivirana_varijabla naziv="DomainObject.Predmet.OstaliListFormatedWithAdress_1">
      <item>Snježana Stromeyer, Ulica Vladimira Varićaka 22, 10000 Zagreb</item>
    </derivirana_varijabla>
  </DomainObject.Predmet.OstaliListFormatedWithAdress>
  <DomainObject.Predmet.OstaliListFormatedWithAdressOIB>
    <izvorni_sadrzaj>
      <item>Snježana Stromeyer, OIB 03405135609, Ulica Vladimira Varićaka 22, 10000 Zagreb</item>
    </izvorni_sadrzaj>
    <derivirana_varijabla naziv="DomainObject.Predmet.OstaliListFormatedWithAdressOIB_1">
      <item>Snježana Stromeyer, OIB 03405135609, Ulica Vladimira Varićaka 22, 10000 Zagreb</item>
    </derivirana_varijabla>
  </DomainObject.Predmet.OstaliListFormatedWithAdressOIB>
  <DomainObject.Predmet.OstaliListNazivFormated>
    <izvorni_sadrzaj>
      <item>Snježana Stromeyer</item>
    </izvorni_sadrzaj>
    <derivirana_varijabla naziv="DomainObject.Predmet.OstaliListNazivFormated_1">
      <item>Snježana Stromeyer</item>
    </derivirana_varijabla>
  </DomainObject.Predmet.OstaliListNazivFormated>
  <DomainObject.Predmet.OstaliListNazivFormatedOIB>
    <izvorni_sadrzaj>
      <item>Snježana Stromeyer, OIB 03405135609</item>
    </izvorni_sadrzaj>
    <derivirana_varijabla naziv="DomainObject.Predmet.OstaliListNazivFormatedOIB_1">
      <item>Snježana Stromeyer, OIB 03405135609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2020.</izvorni_sadrzaj>
    <derivirana_varijabla naziv="DomainObject.Datum_1">28. siječnja 2020.</derivirana_varijabla>
  </DomainObject.Datum>
  <DomainObject.PoslovniBrojDokumenta>
    <izvorni_sadrzaj>St-136/2019-27</izvorni_sadrzaj>
    <derivirana_varijabla naziv="DomainObject.PoslovniBrojDokumenta_1">St-136/2019-27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BEST BOAT RENT KORNATI d.o.o. za turizam, turistička agencija</izvorni_sadrzaj>
    <derivirana_varijabla naziv="DomainObject.Predmet.ProtustrankaIDrugi_1">BEST BOAT RENT KORNATI 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BEST BOAT RENT KORNATI d.o.o. za turizam, turistička agencija, OIB 20619383399, Put Čigrađe 7, 22243 Murter</izvorni_sadrzaj>
    <derivirana_varijabla naziv="DomainObject.Predmet.ProtustrankaIDrugiAdressOIB_1">BEST BOAT RENT KORNATI d.o.o. za turizam, turistička agencija, OIB 20619383399,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BEST BOAT RENT KORNATI d.o.o. za turizam, turistička agencija</item>
      <item>Snježana Stromeyer</item>
    </izvorni_sadrzaj>
    <derivirana_varijabla naziv="DomainObject.Predmet.SudioniciListNaziv_1">
      <item>FINA - Podružnica Šibenik</item>
      <item>BEST BOAT RENT KORNATI d.o.o. za turizam, turistička agencija</item>
      <item>Snježana Stromeyer</item>
    </derivirana_varijabla>
  </DomainObject.Predmet.SudioniciListNaziv>
  <DomainObject.Predmet.SudioniciListAdressOIB>
    <izvorni_sadrzaj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izvorni_sadrzaj>
    <derivirana_varijabla naziv="DomainObject.Predmet.SudioniciListAdressOIB_1"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20619383399</item>
      <item>, OIB 03405135609</item>
    </izvorni_sadrzaj>
    <derivirana_varijabla naziv="DomainObject.Predmet.SudioniciListNazivOIB_1">
      <item>, OIB 85821130368</item>
      <item>, OIB 20619383399</item>
      <item>, OIB 03405135609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2019.</izvorni_sadrzaj>
    <derivirana_varijabla naziv="DomainObject.Predmet.DatumPocetkaProcesa_1">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BAE47-D5D1-48F5-A4FB-1BE9A282228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379</properties:Words>
  <properties:Characters>2111</properties:Characters>
  <properties:Lines>151</properties:Lines>
  <properties:Paragraphs>60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2020-01-17T14:22:00Z</dcterms:created>
  <dc:creator>abajlo</dc:creator>
  <cp:lastModifiedBy>Ante Rubelj</cp:lastModifiedBy>
  <cp:lastPrinted>2017-10-12T06:52:00Z</cp:lastPrinted>
  <dcterms:modified xmlns:xsi="http://www.w3.org/2001/XMLSchema-instance" xsi:type="dcterms:W3CDTF">2020-01-28T07:06:00Z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St-136/2019-27 / Zapisnik - Ispitno ročište (1St-136-19 ispitno 20.1.2020.docx)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